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73" w:rsidRPr="004F19D3" w:rsidRDefault="00572D73" w:rsidP="00971679">
      <w:pPr>
        <w:jc w:val="right"/>
        <w:rPr>
          <w:sz w:val="28"/>
          <w:szCs w:val="28"/>
          <w:lang w:val="uk-UA"/>
        </w:rPr>
      </w:pPr>
      <w:r w:rsidRPr="00971679"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uk-UA"/>
        </w:rPr>
        <w:t>8</w:t>
      </w:r>
    </w:p>
    <w:p w:rsidR="00572D73" w:rsidRDefault="00572D73"/>
    <w:p w:rsidR="00572D73" w:rsidRPr="00D044EB" w:rsidRDefault="00572D73" w:rsidP="00971679">
      <w:pPr>
        <w:rPr>
          <w:sz w:val="28"/>
          <w:szCs w:val="28"/>
        </w:rPr>
      </w:pPr>
      <w:r w:rsidRPr="00D044EB">
        <w:rPr>
          <w:sz w:val="28"/>
          <w:szCs w:val="28"/>
        </w:rPr>
        <w:t xml:space="preserve">Диаграмма показателей </w:t>
      </w:r>
      <w:r>
        <w:rPr>
          <w:sz w:val="28"/>
          <w:szCs w:val="28"/>
        </w:rPr>
        <w:t>жесткости</w:t>
      </w:r>
    </w:p>
    <w:p w:rsidR="00572D73" w:rsidRDefault="00572D73"/>
    <w:p w:rsidR="00572D73" w:rsidRDefault="00572D73"/>
    <w:p w:rsidR="00572D73" w:rsidRDefault="00572D73">
      <w:r w:rsidRPr="004240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5" o:spid="_x0000_i1025" type="#_x0000_t75" style="width:468.75pt;height:222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">
            <v:imagedata r:id="rId4" o:title="" cropbottom="-74f"/>
            <o:lock v:ext="edit" aspectratio="f"/>
          </v:shape>
        </w:pict>
      </w:r>
    </w:p>
    <w:p w:rsidR="00572D73" w:rsidRDefault="00572D73"/>
    <w:p w:rsidR="00572D73" w:rsidRDefault="00572D73"/>
    <w:p w:rsidR="00572D73" w:rsidRDefault="00572D73"/>
    <w:p w:rsidR="00572D73" w:rsidRDefault="00572D73" w:rsidP="00971679">
      <w:pPr>
        <w:ind w:left="-540"/>
      </w:pPr>
    </w:p>
    <w:sectPr w:rsidR="00572D73" w:rsidSect="00BA5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679"/>
    <w:rsid w:val="00013240"/>
    <w:rsid w:val="00024519"/>
    <w:rsid w:val="00055821"/>
    <w:rsid w:val="0007120D"/>
    <w:rsid w:val="000D0E4B"/>
    <w:rsid w:val="001008CF"/>
    <w:rsid w:val="0011677B"/>
    <w:rsid w:val="001319CC"/>
    <w:rsid w:val="00187846"/>
    <w:rsid w:val="001950FF"/>
    <w:rsid w:val="001A15AB"/>
    <w:rsid w:val="001A30FF"/>
    <w:rsid w:val="001A4B0B"/>
    <w:rsid w:val="001A5019"/>
    <w:rsid w:val="001B2749"/>
    <w:rsid w:val="001B433A"/>
    <w:rsid w:val="001C56E2"/>
    <w:rsid w:val="00221B07"/>
    <w:rsid w:val="00222125"/>
    <w:rsid w:val="00244C09"/>
    <w:rsid w:val="00254D85"/>
    <w:rsid w:val="00280A23"/>
    <w:rsid w:val="002B50C6"/>
    <w:rsid w:val="002B7033"/>
    <w:rsid w:val="003159D0"/>
    <w:rsid w:val="00323220"/>
    <w:rsid w:val="00330374"/>
    <w:rsid w:val="003739A8"/>
    <w:rsid w:val="00392CC4"/>
    <w:rsid w:val="00393B4D"/>
    <w:rsid w:val="003A7928"/>
    <w:rsid w:val="003B0DAB"/>
    <w:rsid w:val="003D1795"/>
    <w:rsid w:val="003F5E39"/>
    <w:rsid w:val="00400E54"/>
    <w:rsid w:val="00424072"/>
    <w:rsid w:val="00430AA7"/>
    <w:rsid w:val="00434B3A"/>
    <w:rsid w:val="00453D40"/>
    <w:rsid w:val="00464BB6"/>
    <w:rsid w:val="00467E5F"/>
    <w:rsid w:val="00491C29"/>
    <w:rsid w:val="004C4420"/>
    <w:rsid w:val="004D25FB"/>
    <w:rsid w:val="004F19D3"/>
    <w:rsid w:val="004F3C0F"/>
    <w:rsid w:val="0051516A"/>
    <w:rsid w:val="0053411D"/>
    <w:rsid w:val="00537B3E"/>
    <w:rsid w:val="00570F4C"/>
    <w:rsid w:val="00571F7A"/>
    <w:rsid w:val="00572D73"/>
    <w:rsid w:val="00594E78"/>
    <w:rsid w:val="005A0B85"/>
    <w:rsid w:val="005A1454"/>
    <w:rsid w:val="005A3419"/>
    <w:rsid w:val="005D1964"/>
    <w:rsid w:val="005D75F6"/>
    <w:rsid w:val="005E5896"/>
    <w:rsid w:val="005E7025"/>
    <w:rsid w:val="005F66ED"/>
    <w:rsid w:val="00641730"/>
    <w:rsid w:val="006E6360"/>
    <w:rsid w:val="00716707"/>
    <w:rsid w:val="0073003B"/>
    <w:rsid w:val="00736D89"/>
    <w:rsid w:val="007C4FC7"/>
    <w:rsid w:val="007C787A"/>
    <w:rsid w:val="008365E4"/>
    <w:rsid w:val="00843D83"/>
    <w:rsid w:val="00847CC4"/>
    <w:rsid w:val="00874276"/>
    <w:rsid w:val="008A52FF"/>
    <w:rsid w:val="008B42B6"/>
    <w:rsid w:val="008C22E9"/>
    <w:rsid w:val="00900147"/>
    <w:rsid w:val="00901A56"/>
    <w:rsid w:val="00913E35"/>
    <w:rsid w:val="0093259C"/>
    <w:rsid w:val="00971679"/>
    <w:rsid w:val="0098328B"/>
    <w:rsid w:val="00985D4A"/>
    <w:rsid w:val="009C0D65"/>
    <w:rsid w:val="009C119A"/>
    <w:rsid w:val="009D1DBA"/>
    <w:rsid w:val="009D7650"/>
    <w:rsid w:val="009E6663"/>
    <w:rsid w:val="009F5B2B"/>
    <w:rsid w:val="00A0520F"/>
    <w:rsid w:val="00A275DB"/>
    <w:rsid w:val="00A312A6"/>
    <w:rsid w:val="00A31A30"/>
    <w:rsid w:val="00A3329C"/>
    <w:rsid w:val="00A43736"/>
    <w:rsid w:val="00AA5BDE"/>
    <w:rsid w:val="00AB25DB"/>
    <w:rsid w:val="00AC0CD8"/>
    <w:rsid w:val="00AC6B9C"/>
    <w:rsid w:val="00AD13B4"/>
    <w:rsid w:val="00B15F71"/>
    <w:rsid w:val="00B37FA4"/>
    <w:rsid w:val="00B52D81"/>
    <w:rsid w:val="00B60CEC"/>
    <w:rsid w:val="00B8470F"/>
    <w:rsid w:val="00B94DD5"/>
    <w:rsid w:val="00BA1D9F"/>
    <w:rsid w:val="00BA5376"/>
    <w:rsid w:val="00BB66D8"/>
    <w:rsid w:val="00BE5211"/>
    <w:rsid w:val="00C6241E"/>
    <w:rsid w:val="00C65D00"/>
    <w:rsid w:val="00CB7992"/>
    <w:rsid w:val="00CD632E"/>
    <w:rsid w:val="00CE50AA"/>
    <w:rsid w:val="00CF7589"/>
    <w:rsid w:val="00D044EB"/>
    <w:rsid w:val="00D12216"/>
    <w:rsid w:val="00D249B0"/>
    <w:rsid w:val="00D3618B"/>
    <w:rsid w:val="00D532B4"/>
    <w:rsid w:val="00D54489"/>
    <w:rsid w:val="00D5453E"/>
    <w:rsid w:val="00D559A0"/>
    <w:rsid w:val="00D56CA2"/>
    <w:rsid w:val="00DC1FF9"/>
    <w:rsid w:val="00E07838"/>
    <w:rsid w:val="00E251C1"/>
    <w:rsid w:val="00E64E8A"/>
    <w:rsid w:val="00E72E8D"/>
    <w:rsid w:val="00E80E71"/>
    <w:rsid w:val="00E87B05"/>
    <w:rsid w:val="00E9015E"/>
    <w:rsid w:val="00ED59A4"/>
    <w:rsid w:val="00EE5068"/>
    <w:rsid w:val="00F03987"/>
    <w:rsid w:val="00F404DA"/>
    <w:rsid w:val="00F63750"/>
    <w:rsid w:val="00F96D64"/>
    <w:rsid w:val="00FB4A3D"/>
    <w:rsid w:val="00FD0513"/>
    <w:rsid w:val="00FD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37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A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A5B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</Words>
  <Characters>46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Галина</dc:creator>
  <cp:keywords/>
  <dc:description/>
  <cp:lastModifiedBy>Admin</cp:lastModifiedBy>
  <cp:revision>3</cp:revision>
  <cp:lastPrinted>2012-11-15T04:32:00Z</cp:lastPrinted>
  <dcterms:created xsi:type="dcterms:W3CDTF">2012-11-14T21:17:00Z</dcterms:created>
  <dcterms:modified xsi:type="dcterms:W3CDTF">2012-11-15T04:37:00Z</dcterms:modified>
</cp:coreProperties>
</file>